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58273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8273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BF13C5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BF13C5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4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1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BF13C5" w:rsidRDefault="00BF13C5" w:rsidP="00BF13C5">
            <w:pPr>
              <w:ind w:hanging="23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BF13C5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F13C5" w:rsidRPr="008C2F7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รศ.ฐาปนีย์  ธรรมเมธา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BF13C5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8C2F7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02-039-5674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6C7B37" w:rsidRPr="003B7C5A" w:rsidRDefault="002F054A" w:rsidP="00BF13C5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BF13C5" w:rsidRPr="008C2F7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นางสาวพัชรา เปลี่ยนสกุล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BF13C5" w:rsidRDefault="00D849B7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BF13C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BF13C5" w:rsidRPr="008C2F7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02-039-5675</w:t>
            </w:r>
          </w:p>
        </w:tc>
      </w:tr>
      <w:tr w:rsidR="002F054A" w:rsidRPr="003B7C5A" w:rsidTr="00B60C0E">
        <w:trPr>
          <w:trHeight w:val="22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BF13C5" w:rsidRDefault="006C7B37" w:rsidP="00B60C0E">
            <w:pPr>
              <w:pStyle w:val="FootnoteText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BF13C5" w:rsidRPr="00BF13C5">
              <w:rPr>
                <w:rFonts w:ascii="TH SarabunPSK" w:hAnsi="TH SarabunPSK" w:cs="TH SarabunPSK"/>
                <w:sz w:val="32"/>
                <w:szCs w:val="32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="00BF13C5" w:rsidRPr="00BF13C5">
              <w:rPr>
                <w:rFonts w:ascii="TH SarabunPSK" w:hAnsi="TH SarabunPSK" w:cs="TH SarabunPSK"/>
                <w:sz w:val="32"/>
                <w:szCs w:val="32"/>
              </w:rPr>
              <w:t>GFMIS</w:t>
            </w:r>
            <w:r w:rsidR="00BF13C5" w:rsidRPr="00BF13C5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BF13C5" w:rsidRPr="003B7C5A" w:rsidTr="00444F6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13C5" w:rsidRPr="00F108FD" w:rsidRDefault="00BF13C5" w:rsidP="00BF13C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13C5" w:rsidRPr="003E7B4C" w:rsidRDefault="00BF13C5" w:rsidP="00BF13C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BF13C5" w:rsidRPr="003B7C5A" w:rsidTr="00444F6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13C5" w:rsidRPr="00F108FD" w:rsidRDefault="00BF13C5" w:rsidP="00BF13C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13C5" w:rsidRPr="003E7B4C" w:rsidRDefault="00BF13C5" w:rsidP="00BF13C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BF13C5" w:rsidRPr="003B7C5A" w:rsidTr="00444F6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13C5" w:rsidRPr="00F108FD" w:rsidRDefault="00BF13C5" w:rsidP="00BF13C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13C5" w:rsidRPr="003E7B4C" w:rsidRDefault="00BF13C5" w:rsidP="00BF13C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</w:t>
                  </w:r>
                  <w:r w:rsidRPr="003E7B4C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BF13C5" w:rsidRPr="003B7C5A" w:rsidTr="00444F6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13C5" w:rsidRPr="00F108FD" w:rsidRDefault="00BF13C5" w:rsidP="00BF13C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13C5" w:rsidRPr="003E7B4C" w:rsidRDefault="00BF13C5" w:rsidP="00BF13C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BF13C5" w:rsidRPr="003B7C5A" w:rsidTr="00444F6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13C5" w:rsidRPr="00F108FD" w:rsidRDefault="00BF13C5" w:rsidP="00BF13C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13C5" w:rsidRPr="003E7B4C" w:rsidRDefault="00BF13C5" w:rsidP="00BF13C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6"/>
              <w:gridCol w:w="993"/>
              <w:gridCol w:w="1417"/>
              <w:gridCol w:w="1276"/>
              <w:gridCol w:w="1261"/>
            </w:tblGrid>
            <w:tr w:rsidR="002F054A" w:rsidRPr="003B7C5A" w:rsidTr="00A05E95">
              <w:trPr>
                <w:trHeight w:val="902"/>
                <w:jc w:val="center"/>
              </w:trPr>
              <w:tc>
                <w:tcPr>
                  <w:tcW w:w="430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9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D3561A" w:rsidRPr="003B7C5A" w:rsidTr="00E92644">
              <w:trPr>
                <w:trHeight w:val="856"/>
                <w:jc w:val="center"/>
              </w:trPr>
              <w:tc>
                <w:tcPr>
                  <w:tcW w:w="4306" w:type="dxa"/>
                </w:tcPr>
                <w:p w:rsidR="00D3561A" w:rsidRPr="00086408" w:rsidRDefault="00D3561A" w:rsidP="00D3561A">
                  <w:pPr>
                    <w:ind w:hanging="2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64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</w:t>
                  </w:r>
                  <w:r w:rsidRPr="0008640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ของสำนัก/หน่วยงาน</w:t>
                  </w:r>
                </w:p>
              </w:tc>
              <w:tc>
                <w:tcPr>
                  <w:tcW w:w="993" w:type="dxa"/>
                </w:tcPr>
                <w:p w:rsidR="00D3561A" w:rsidRPr="006365B4" w:rsidRDefault="00D3561A" w:rsidP="00D3561A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6365B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6365B4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</w:tc>
              <w:tc>
                <w:tcPr>
                  <w:tcW w:w="1417" w:type="dxa"/>
                </w:tcPr>
                <w:p w:rsidR="00D3561A" w:rsidRDefault="00DE6A12" w:rsidP="00D3561A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  <w:p w:rsidR="00DE6A12" w:rsidRPr="00775AFF" w:rsidRDefault="00DE6A12" w:rsidP="00D3561A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3.6505</w:t>
                  </w:r>
                </w:p>
              </w:tc>
              <w:tc>
                <w:tcPr>
                  <w:tcW w:w="1276" w:type="dxa"/>
                </w:tcPr>
                <w:p w:rsidR="00D3561A" w:rsidRPr="00775AFF" w:rsidRDefault="00DE6A12" w:rsidP="00D3561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61" w:type="dxa"/>
                </w:tcPr>
                <w:p w:rsidR="00D3561A" w:rsidRPr="00775AFF" w:rsidRDefault="00DE6A12" w:rsidP="00D3561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D3561A" w:rsidRPr="003B7C5A" w:rsidTr="00D3561A">
        <w:trPr>
          <w:trHeight w:val="806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1A" w:rsidRDefault="00D3561A" w:rsidP="00D3561A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2C3C24" w:rsidRDefault="00D3561A" w:rsidP="00527DBF">
            <w:pPr>
              <w:spacing w:line="32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527DBF" w:rsidRPr="00527DBF">
              <w:rPr>
                <w:rFonts w:ascii="TH SarabunPSK" w:hAnsi="TH SarabunPSK" w:cs="TH SarabunPSK" w:hint="cs"/>
                <w:sz w:val="30"/>
                <w:szCs w:val="30"/>
                <w:cs/>
              </w:rPr>
              <w:t>1.</w:t>
            </w:r>
            <w:r w:rsidR="002C3C2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27DBF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จัดทำแผน</w:t>
            </w:r>
            <w:r w:rsidR="002C3C24">
              <w:rPr>
                <w:rFonts w:ascii="TH SarabunPSK" w:hAnsi="TH SarabunPSK" w:cs="TH SarabunPSK" w:hint="cs"/>
                <w:sz w:val="30"/>
                <w:szCs w:val="30"/>
                <w:cs/>
              </w:rPr>
              <w:t>ปฏิบัติการการใช้จ่ายเงินงบประมาณและสรุปแผนรวมของโครงการการมหาวิทยาลัยไซเบอร์ไทย เพื่อใช้ในการดำเนินการ</w:t>
            </w:r>
          </w:p>
          <w:p w:rsidR="002C3C24" w:rsidRDefault="002C3C24" w:rsidP="00112AE0">
            <w:pPr>
              <w:spacing w:line="320" w:lineRule="exact"/>
              <w:ind w:firstLine="76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 โครงการมหาวิทยาลัยไซเบอร์ไทยได้รับจัดสรรงบประมาณประจำปีงบประมาณ พ.ศ. 2561 จำนวน</w:t>
            </w:r>
            <w:r w:rsidR="004F38D9">
              <w:rPr>
                <w:rFonts w:ascii="TH SarabunPSK" w:hAnsi="TH SarabunPSK" w:cs="TH SarabunPSK" w:hint="cs"/>
                <w:sz w:val="30"/>
                <w:szCs w:val="30"/>
                <w:cs/>
              </w:rPr>
              <w:t>30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4F38D9">
              <w:rPr>
                <w:rFonts w:ascii="TH SarabunPSK" w:hAnsi="TH SarabunPSK" w:cs="TH SarabunPSK" w:hint="cs"/>
                <w:sz w:val="30"/>
                <w:szCs w:val="30"/>
                <w:cs/>
              </w:rPr>
              <w:t>683,4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00 บาท มีผลการเบิกจ่ายเงินงบประมาณสะสม ณ สิ้นไตรมาส 1 จำนวน </w:t>
            </w:r>
            <w:r w:rsidR="004F38D9">
              <w:rPr>
                <w:rFonts w:ascii="TH SarabunPSK" w:hAnsi="TH SarabunPSK" w:cs="TH SarabunPSK" w:hint="cs"/>
                <w:sz w:val="30"/>
                <w:szCs w:val="30"/>
                <w:cs/>
              </w:rPr>
              <w:t>326,704.30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บาท คิดเป็นร้อยละ </w:t>
            </w:r>
            <w:r w:rsidR="004F38D9">
              <w:rPr>
                <w:rFonts w:ascii="TH SarabunPSK" w:hAnsi="TH SarabunPSK" w:cs="TH SarabunPSK" w:hint="cs"/>
                <w:sz w:val="30"/>
                <w:szCs w:val="30"/>
                <w:cs/>
              </w:rPr>
              <w:t>1.0647</w:t>
            </w:r>
          </w:p>
          <w:p w:rsidR="005477EE" w:rsidRPr="00527DBF" w:rsidRDefault="005477EE" w:rsidP="00B74B49">
            <w:pPr>
              <w:spacing w:line="320" w:lineRule="exact"/>
              <w:ind w:firstLine="76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ผลการเบิกจ่ายเงินงบประมาณสะสม ณ สิ้นไตรมาส 2 จำนวน </w:t>
            </w:r>
            <w:r w:rsidR="00B74B49">
              <w:rPr>
                <w:rFonts w:ascii="TH SarabunPSK" w:hAnsi="TH SarabunPSK" w:cs="TH SarabunPSK" w:hint="cs"/>
                <w:sz w:val="30"/>
                <w:szCs w:val="30"/>
                <w:cs/>
              </w:rPr>
              <w:t>53,229,900 บาท มีผลการเบิกจ่ายเงิน จำนวน 1,943,167.88 บาท คิดเป็นร้อยละ 3.6505</w:t>
            </w:r>
          </w:p>
        </w:tc>
      </w:tr>
      <w:tr w:rsidR="00D3561A" w:rsidRPr="003B7C5A" w:rsidTr="00D3561A">
        <w:trPr>
          <w:trHeight w:val="617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1A" w:rsidRDefault="00D3561A" w:rsidP="00D3561A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D3561A" w:rsidRPr="00FC65B0" w:rsidRDefault="00D3561A" w:rsidP="00D3561A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D3561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D3561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D3561A" w:rsidRPr="003B7C5A" w:rsidTr="00D3561A">
        <w:trPr>
          <w:trHeight w:val="770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1A" w:rsidRPr="003B7C5A" w:rsidRDefault="00D3561A" w:rsidP="00D3561A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D3561A" w:rsidRPr="00D3561A" w:rsidRDefault="00435E25" w:rsidP="00D3561A">
            <w:pPr>
              <w:spacing w:line="32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</w:t>
            </w:r>
            <w:r w:rsidR="00D3561A" w:rsidRPr="00D3561A">
              <w:rPr>
                <w:rFonts w:ascii="TH SarabunPSK" w:hAnsi="TH SarabunPSK" w:cs="TH SarabunPSK" w:hint="cs"/>
                <w:sz w:val="30"/>
                <w:szCs w:val="30"/>
                <w:cs/>
              </w:rPr>
              <w:t>เนื่องจากงบประมาณส่วนใหญ่เป็นการดำเนินงานจ้างที่ปรึกษา โดยอยู่ระหว่างดำเนินการตามขั้นตอนพัสดุ เพื่อก่อหนี้ผูกผัน</w:t>
            </w:r>
          </w:p>
        </w:tc>
      </w:tr>
      <w:tr w:rsidR="00D3561A" w:rsidRPr="003B7C5A" w:rsidTr="00D3561A">
        <w:trPr>
          <w:trHeight w:val="707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25" w:rsidRDefault="00D3561A" w:rsidP="00435E2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D3561A" w:rsidRPr="00435E25" w:rsidRDefault="00435E25" w:rsidP="00435E25">
            <w:pPr>
              <w:tabs>
                <w:tab w:val="left" w:pos="870"/>
              </w:tabs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</w:t>
            </w:r>
            <w:r w:rsidRPr="00435E25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เอกสารการเบิกจ่ายงบประมาณของกลุ่มการเงิน งบประมาณและบัญชี สำนักอำนวยการ และกลุ่มติดตามและประเมินผลด้านนโยบายและงบประมาณอุดมศึกษา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72E52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7B14" w:rsidRDefault="002E7B14">
      <w:r>
        <w:separator/>
      </w:r>
    </w:p>
  </w:endnote>
  <w:endnote w:type="continuationSeparator" w:id="0">
    <w:p w:rsidR="002E7B14" w:rsidRDefault="002E7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7B14" w:rsidRDefault="002E7B14">
      <w:r>
        <w:separator/>
      </w:r>
    </w:p>
  </w:footnote>
  <w:footnote w:type="continuationSeparator" w:id="0">
    <w:p w:rsidR="002E7B14" w:rsidRDefault="002E7B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5062DF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BF13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5062DF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BF13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2E52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12AE0"/>
    <w:rsid w:val="0012187F"/>
    <w:rsid w:val="00130734"/>
    <w:rsid w:val="00135353"/>
    <w:rsid w:val="001360FA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555BD"/>
    <w:rsid w:val="002632AB"/>
    <w:rsid w:val="00266EF2"/>
    <w:rsid w:val="002847E9"/>
    <w:rsid w:val="002C3C24"/>
    <w:rsid w:val="002D07A9"/>
    <w:rsid w:val="002D0F9B"/>
    <w:rsid w:val="002D2958"/>
    <w:rsid w:val="002D67F4"/>
    <w:rsid w:val="002E7B1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A3353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48BC"/>
    <w:rsid w:val="00426790"/>
    <w:rsid w:val="004306B6"/>
    <w:rsid w:val="0043284A"/>
    <w:rsid w:val="00435E25"/>
    <w:rsid w:val="00436A70"/>
    <w:rsid w:val="00443E73"/>
    <w:rsid w:val="00451890"/>
    <w:rsid w:val="00451ED7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4F38D9"/>
    <w:rsid w:val="005047DE"/>
    <w:rsid w:val="005062DF"/>
    <w:rsid w:val="00516FD7"/>
    <w:rsid w:val="00527DBF"/>
    <w:rsid w:val="005437F6"/>
    <w:rsid w:val="00546DE3"/>
    <w:rsid w:val="005477EE"/>
    <w:rsid w:val="0057115A"/>
    <w:rsid w:val="005725B6"/>
    <w:rsid w:val="00582731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365B4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3500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97000"/>
    <w:rsid w:val="009B23DE"/>
    <w:rsid w:val="009C12E1"/>
    <w:rsid w:val="009D37E4"/>
    <w:rsid w:val="009D395D"/>
    <w:rsid w:val="009F3843"/>
    <w:rsid w:val="00A047E3"/>
    <w:rsid w:val="00A05E95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0C0E"/>
    <w:rsid w:val="00B67D46"/>
    <w:rsid w:val="00B74B49"/>
    <w:rsid w:val="00B76FCB"/>
    <w:rsid w:val="00B834C3"/>
    <w:rsid w:val="00BA1A21"/>
    <w:rsid w:val="00BB2E91"/>
    <w:rsid w:val="00BC4597"/>
    <w:rsid w:val="00BC5E9D"/>
    <w:rsid w:val="00BC746C"/>
    <w:rsid w:val="00BF13C5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3561A"/>
    <w:rsid w:val="00D43F4A"/>
    <w:rsid w:val="00D45272"/>
    <w:rsid w:val="00D45D22"/>
    <w:rsid w:val="00D553D4"/>
    <w:rsid w:val="00D6022A"/>
    <w:rsid w:val="00D63723"/>
    <w:rsid w:val="00D816DE"/>
    <w:rsid w:val="00D849B7"/>
    <w:rsid w:val="00DA3363"/>
    <w:rsid w:val="00DA5582"/>
    <w:rsid w:val="00DC244A"/>
    <w:rsid w:val="00DE1A2C"/>
    <w:rsid w:val="00DE5095"/>
    <w:rsid w:val="00DE6A12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20EF57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C69EF-6E2A-4FE3-9111-9D60AA3AA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46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ธิดารัตน์ บุณยรัตวณิช</dc:creator>
  <cp:lastModifiedBy>ศุภลักษณ์ พรมประทีป</cp:lastModifiedBy>
  <cp:revision>20</cp:revision>
  <cp:lastPrinted>2018-04-05T01:06:00Z</cp:lastPrinted>
  <dcterms:created xsi:type="dcterms:W3CDTF">2019-05-16T08:23:00Z</dcterms:created>
  <dcterms:modified xsi:type="dcterms:W3CDTF">2019-06-13T07:27:00Z</dcterms:modified>
</cp:coreProperties>
</file>